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32EC86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jc w:val="right"/>
      </w:pPr>
      <w:r w:rsidRPr="00DF6DA0">
        <w:rPr>
          <w:rFonts w:eastAsia="Calibri"/>
          <w:b/>
          <w:sz w:val="22"/>
          <w:szCs w:val="22"/>
        </w:rPr>
        <w:t>Załącznik Nr 2 - Formularz ofertowy</w:t>
      </w:r>
    </w:p>
    <w:p w14:paraId="26A8CAE4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</w:pPr>
      <w:r w:rsidRPr="00DF6DA0">
        <w:rPr>
          <w:rFonts w:eastAsia="Calibri"/>
          <w:b/>
        </w:rPr>
        <w:t xml:space="preserve">                                                         FORMULARZ OFERTOWY</w:t>
      </w:r>
    </w:p>
    <w:tbl>
      <w:tblPr>
        <w:tblW w:w="5162" w:type="pct"/>
        <w:tblInd w:w="-14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04"/>
        <w:gridCol w:w="4984"/>
      </w:tblGrid>
      <w:tr w:rsidR="00DF6DA0" w:rsidRPr="00DF6DA0" w14:paraId="0B5B44DF" w14:textId="77777777">
        <w:trPr>
          <w:trHeight w:val="4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47C4A32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CDD42D" w14:textId="77777777" w:rsidR="00366C75" w:rsidRDefault="00366C75" w:rsidP="0085145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bookmarkStart w:id="0" w:name="_Hlk226617387"/>
            <w:r w:rsidRPr="00C3703F">
              <w:rPr>
                <w:b/>
                <w:sz w:val="22"/>
                <w:szCs w:val="22"/>
                <w:lang w:eastAsia="pl-PL"/>
              </w:rPr>
              <w:t>DOSTAWA ŚRODKÓW I PREPARATÓW DO DEZYNFEKCJI</w:t>
            </w:r>
            <w:r w:rsidRPr="00D103CC">
              <w:rPr>
                <w:b/>
                <w:sz w:val="22"/>
                <w:szCs w:val="22"/>
                <w:lang w:eastAsia="pl-PL"/>
              </w:rPr>
              <w:t xml:space="preserve"> </w:t>
            </w:r>
          </w:p>
          <w:p w14:paraId="2C94DBAD" w14:textId="3359097D" w:rsidR="00D103CC" w:rsidRPr="00D103CC" w:rsidRDefault="00D103CC" w:rsidP="0085145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sz w:val="22"/>
                <w:szCs w:val="22"/>
                <w:lang w:eastAsia="pl-PL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 xml:space="preserve">ZAPYTANIE OFERTOWE </w:t>
            </w:r>
          </w:p>
          <w:p w14:paraId="63533D15" w14:textId="0B1116CF" w:rsidR="00D103CC" w:rsidRPr="00DF6DA0" w:rsidRDefault="00D103CC" w:rsidP="0085145B">
            <w:pPr>
              <w:tabs>
                <w:tab w:val="left" w:pos="0"/>
                <w:tab w:val="left" w:pos="1069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ind w:right="142"/>
              <w:jc w:val="center"/>
              <w:rPr>
                <w:b/>
                <w:bCs/>
                <w:sz w:val="22"/>
                <w:szCs w:val="22"/>
              </w:rPr>
            </w:pPr>
            <w:r w:rsidRPr="00D103CC">
              <w:rPr>
                <w:b/>
                <w:sz w:val="22"/>
                <w:szCs w:val="22"/>
                <w:lang w:eastAsia="pl-PL"/>
              </w:rPr>
              <w:t>PPF/</w:t>
            </w:r>
            <w:r w:rsidR="00366C75">
              <w:rPr>
                <w:b/>
                <w:sz w:val="22"/>
                <w:szCs w:val="22"/>
                <w:lang w:eastAsia="pl-PL"/>
              </w:rPr>
              <w:t>…</w:t>
            </w:r>
            <w:r w:rsidRPr="00D103CC">
              <w:rPr>
                <w:b/>
                <w:sz w:val="22"/>
                <w:szCs w:val="22"/>
                <w:lang w:eastAsia="pl-PL"/>
              </w:rPr>
              <w:t>/</w:t>
            </w:r>
            <w:r w:rsidR="00366C75">
              <w:rPr>
                <w:b/>
                <w:sz w:val="22"/>
                <w:szCs w:val="22"/>
                <w:lang w:eastAsia="pl-PL"/>
              </w:rPr>
              <w:t>…</w:t>
            </w:r>
            <w:r w:rsidRPr="00D103CC">
              <w:rPr>
                <w:b/>
                <w:sz w:val="22"/>
                <w:szCs w:val="22"/>
                <w:lang w:eastAsia="pl-PL"/>
              </w:rPr>
              <w:t>/2026</w:t>
            </w:r>
            <w:bookmarkEnd w:id="0"/>
          </w:p>
        </w:tc>
      </w:tr>
      <w:tr w:rsidR="00DF6DA0" w:rsidRPr="00DF6DA0" w14:paraId="160DF709" w14:textId="77777777">
        <w:trPr>
          <w:trHeight w:val="1068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76DC440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WYKONAWCA</w:t>
            </w:r>
          </w:p>
          <w:p w14:paraId="590EAFA7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adres, telefon</w:t>
            </w:r>
          </w:p>
          <w:p w14:paraId="237582CB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NIP, REGON</w:t>
            </w:r>
          </w:p>
          <w:p w14:paraId="6E277983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6D99A3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rFonts w:eastAsia="Calibri"/>
                <w:sz w:val="22"/>
                <w:szCs w:val="22"/>
              </w:rPr>
            </w:pPr>
          </w:p>
          <w:p w14:paraId="36ABF694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rFonts w:eastAsia="Calibri"/>
                <w:sz w:val="22"/>
                <w:szCs w:val="22"/>
              </w:rPr>
            </w:pPr>
          </w:p>
          <w:p w14:paraId="7E1F690C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rFonts w:eastAsia="Calibri"/>
                <w:sz w:val="22"/>
                <w:szCs w:val="22"/>
              </w:rPr>
            </w:pPr>
          </w:p>
        </w:tc>
      </w:tr>
      <w:tr w:rsidR="00DF6DA0" w:rsidRPr="00DF6DA0" w14:paraId="781BDEDF" w14:textId="77777777">
        <w:trPr>
          <w:trHeight w:val="317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0CAC98B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Oferowana wartość</w:t>
            </w:r>
          </w:p>
          <w:p w14:paraId="6EA2B8F4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za wykonanie zadania </w:t>
            </w:r>
          </w:p>
          <w:p w14:paraId="739E5236" w14:textId="094A448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zgodnie z </w:t>
            </w:r>
            <w:r w:rsidR="00366C75">
              <w:rPr>
                <w:rFonts w:eastAsia="Calibri"/>
                <w:b/>
                <w:bCs/>
                <w:sz w:val="22"/>
                <w:szCs w:val="22"/>
              </w:rPr>
              <w:t>Wykazem a</w:t>
            </w:r>
            <w:r w:rsidR="00366C75" w:rsidRPr="00366C75">
              <w:rPr>
                <w:rFonts w:eastAsia="Calibri"/>
                <w:b/>
                <w:bCs/>
                <w:sz w:val="22"/>
                <w:szCs w:val="22"/>
              </w:rPr>
              <w:t>sortymentowo-ilościowy</w:t>
            </w:r>
            <w:r w:rsidR="00366C75">
              <w:rPr>
                <w:rFonts w:eastAsia="Calibri"/>
                <w:b/>
                <w:bCs/>
                <w:sz w:val="22"/>
                <w:szCs w:val="22"/>
              </w:rPr>
              <w:t>m</w:t>
            </w:r>
            <w:r w:rsidR="00366C75" w:rsidRPr="00366C75">
              <w:rPr>
                <w:rFonts w:eastAsia="Calibri"/>
                <w:b/>
                <w:bCs/>
                <w:sz w:val="22"/>
                <w:szCs w:val="22"/>
              </w:rPr>
              <w:t xml:space="preserve"> wraz z formularzem cenowym</w:t>
            </w:r>
          </w:p>
          <w:p w14:paraId="1BC4DF46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Cs/>
                <w:sz w:val="22"/>
                <w:szCs w:val="22"/>
              </w:rPr>
            </w:pPr>
            <w:r w:rsidRPr="00DF6DA0">
              <w:rPr>
                <w:rFonts w:eastAsia="Calibri"/>
                <w:bCs/>
                <w:sz w:val="22"/>
                <w:szCs w:val="22"/>
              </w:rPr>
              <w:t>(podlega ocenie)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AB64B6E" w14:textId="345D177F" w:rsidR="00DF6DA0" w:rsidRPr="00DF6DA0" w:rsidRDefault="00353437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Cena n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etto: ……… zł</w:t>
            </w:r>
          </w:p>
          <w:p w14:paraId="6E78B458" w14:textId="7DC43E19" w:rsidR="00DF6DA0" w:rsidRPr="00DF6DA0" w:rsidRDefault="00353437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Cena </w:t>
            </w:r>
            <w:r w:rsidR="00DF6DA0" w:rsidRPr="00DF6DA0">
              <w:rPr>
                <w:rFonts w:eastAsia="Calibri"/>
                <w:b/>
                <w:sz w:val="22"/>
                <w:szCs w:val="22"/>
              </w:rPr>
              <w:t>brutto: ……… zł</w:t>
            </w:r>
          </w:p>
          <w:p w14:paraId="27AB77B3" w14:textId="2F1D9B3A" w:rsidR="00C80AC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DF6DA0">
              <w:rPr>
                <w:rFonts w:eastAsia="Calibri"/>
                <w:b/>
                <w:sz w:val="22"/>
                <w:szCs w:val="22"/>
              </w:rPr>
              <w:t>VAT: …%</w:t>
            </w:r>
          </w:p>
        </w:tc>
      </w:tr>
      <w:tr w:rsidR="00DF6DA0" w:rsidRPr="00DF6DA0" w14:paraId="74185A58" w14:textId="77777777">
        <w:trPr>
          <w:trHeight w:val="241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04210D6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Termin płatności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18CDD72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>60 dni</w:t>
            </w:r>
          </w:p>
        </w:tc>
      </w:tr>
      <w:tr w:rsidR="00DF6DA0" w:rsidRPr="00DF6DA0" w14:paraId="4CD18900" w14:textId="77777777">
        <w:trPr>
          <w:trHeight w:val="674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4ECC71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DF6DA0">
              <w:rPr>
                <w:rFonts w:eastAsia="Calibri"/>
                <w:b/>
                <w:bCs/>
                <w:sz w:val="22"/>
                <w:szCs w:val="22"/>
              </w:rPr>
              <w:t xml:space="preserve">Termin realizacji zamówienia 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05E93D" w14:textId="38CD9B1B" w:rsidR="00DF6DA0" w:rsidRPr="00DF6DA0" w:rsidRDefault="00366C75" w:rsidP="0085145B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do 4 miesięcy od dnia zawarcia umowy</w:t>
            </w:r>
          </w:p>
        </w:tc>
      </w:tr>
      <w:tr w:rsidR="0085145B" w:rsidRPr="00DF6DA0" w14:paraId="4D52C8DF" w14:textId="77777777">
        <w:trPr>
          <w:trHeight w:val="674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3C3F9B" w14:textId="77777777" w:rsidR="0085145B" w:rsidRDefault="0085145B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>
              <w:rPr>
                <w:rFonts w:eastAsia="Calibri"/>
                <w:b/>
                <w:bCs/>
                <w:sz w:val="22"/>
                <w:szCs w:val="22"/>
              </w:rPr>
              <w:t xml:space="preserve">Termin wykonania dostaw cząstkowych </w:t>
            </w:r>
          </w:p>
          <w:p w14:paraId="2C5EDFD2" w14:textId="7B8B9767" w:rsidR="0085145B" w:rsidRPr="0085145B" w:rsidRDefault="0085145B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center"/>
              <w:rPr>
                <w:rFonts w:eastAsia="Calibri"/>
                <w:sz w:val="22"/>
                <w:szCs w:val="22"/>
              </w:rPr>
            </w:pPr>
            <w:r w:rsidRPr="0085145B">
              <w:rPr>
                <w:rFonts w:eastAsia="Calibri"/>
                <w:sz w:val="22"/>
                <w:szCs w:val="22"/>
              </w:rPr>
              <w:t>(należy uzupełnić)</w:t>
            </w:r>
          </w:p>
        </w:tc>
        <w:tc>
          <w:tcPr>
            <w:tcW w:w="4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C176BF" w14:textId="77777777" w:rsidR="0085145B" w:rsidRDefault="0085145B" w:rsidP="0085145B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 w:rsidRPr="0085145B">
              <w:rPr>
                <w:b/>
                <w:bCs/>
                <w:sz w:val="22"/>
                <w:szCs w:val="22"/>
              </w:rPr>
              <w:t xml:space="preserve">Wykonawca zobowiązany jest do wykonania dostaw cząstkowych, na podstawie składanych przez Zamawiającego zamówień ilościowo-asortymentowych, </w:t>
            </w:r>
          </w:p>
          <w:p w14:paraId="31AB1C99" w14:textId="29820472" w:rsidR="0085145B" w:rsidRDefault="0085145B" w:rsidP="0085145B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 w:rsidRPr="0085145B">
              <w:rPr>
                <w:b/>
                <w:bCs/>
                <w:sz w:val="22"/>
                <w:szCs w:val="22"/>
              </w:rPr>
              <w:t xml:space="preserve">w ciągu: </w:t>
            </w:r>
            <w:r w:rsidRPr="0085145B">
              <w:rPr>
                <w:b/>
                <w:bCs/>
                <w:sz w:val="22"/>
                <w:szCs w:val="22"/>
                <w:u w:val="single"/>
              </w:rPr>
              <w:t>………  dni roboczych</w:t>
            </w:r>
            <w:r w:rsidRPr="0085145B">
              <w:rPr>
                <w:b/>
                <w:bCs/>
                <w:sz w:val="22"/>
                <w:szCs w:val="22"/>
              </w:rPr>
              <w:t xml:space="preserve"> (max. </w:t>
            </w:r>
            <w:r w:rsidR="00375900">
              <w:rPr>
                <w:b/>
                <w:bCs/>
                <w:sz w:val="22"/>
                <w:szCs w:val="22"/>
              </w:rPr>
              <w:t>2</w:t>
            </w:r>
            <w:r w:rsidRPr="0085145B">
              <w:rPr>
                <w:b/>
                <w:bCs/>
                <w:sz w:val="22"/>
                <w:szCs w:val="22"/>
              </w:rPr>
              <w:t xml:space="preserve"> dni) </w:t>
            </w:r>
          </w:p>
          <w:p w14:paraId="4EBD4026" w14:textId="38F532D0" w:rsidR="0085145B" w:rsidRDefault="0085145B" w:rsidP="0085145B">
            <w:pPr>
              <w:overflowPunct w:val="0"/>
              <w:autoSpaceDE w:val="0"/>
              <w:autoSpaceDN w:val="0"/>
              <w:spacing w:line="240" w:lineRule="auto"/>
              <w:jc w:val="center"/>
              <w:textAlignment w:val="baseline"/>
              <w:rPr>
                <w:b/>
                <w:bCs/>
                <w:sz w:val="22"/>
                <w:szCs w:val="22"/>
              </w:rPr>
            </w:pPr>
            <w:r w:rsidRPr="0085145B">
              <w:rPr>
                <w:b/>
                <w:bCs/>
                <w:sz w:val="22"/>
                <w:szCs w:val="22"/>
              </w:rPr>
              <w:t>od chwili otrzymania zamówienia przesłanego mailem</w:t>
            </w:r>
          </w:p>
        </w:tc>
      </w:tr>
      <w:tr w:rsidR="00DF6DA0" w:rsidRPr="00DF6DA0" w14:paraId="0F52FFD1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D81958D" w14:textId="77777777" w:rsidR="00DF6DA0" w:rsidRPr="00DF6DA0" w:rsidRDefault="00DF6DA0" w:rsidP="0085145B">
            <w:pPr>
              <w:tabs>
                <w:tab w:val="left" w:pos="774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</w:pPr>
            <w:r w:rsidRPr="00DF6DA0">
              <w:rPr>
                <w:rFonts w:eastAsia="Calibri"/>
                <w:b/>
                <w:bCs/>
                <w:sz w:val="20"/>
              </w:rPr>
              <w:t>Oświadczamy, że:</w:t>
            </w:r>
          </w:p>
        </w:tc>
      </w:tr>
      <w:tr w:rsidR="00DF6DA0" w:rsidRPr="00DF6DA0" w14:paraId="50A7280C" w14:textId="77777777">
        <w:trPr>
          <w:trHeight w:val="127"/>
        </w:trPr>
        <w:tc>
          <w:tcPr>
            <w:tcW w:w="100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2CB43D" w14:textId="58ACB163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>zapoznaliśmy się z opisem przedmiotu zamówienia</w:t>
            </w:r>
            <w:r w:rsidR="00353437">
              <w:rPr>
                <w:rFonts w:eastAsia="Calibri"/>
                <w:sz w:val="20"/>
              </w:rPr>
              <w:t xml:space="preserve"> (</w:t>
            </w:r>
            <w:r w:rsidR="00366C75">
              <w:rPr>
                <w:rFonts w:eastAsia="Calibri"/>
                <w:sz w:val="20"/>
              </w:rPr>
              <w:t>wykazem asortymentowo-ilościowym wraz z formularzem cenowym</w:t>
            </w:r>
            <w:r w:rsidR="00353437">
              <w:rPr>
                <w:rFonts w:eastAsia="Calibri"/>
                <w:sz w:val="20"/>
              </w:rPr>
              <w:t>)</w:t>
            </w:r>
            <w:r w:rsidRPr="00DF6DA0">
              <w:rPr>
                <w:rFonts w:eastAsia="Calibri"/>
                <w:sz w:val="20"/>
              </w:rPr>
              <w:t xml:space="preserve"> zawartym w zapytaniu ofertowym</w:t>
            </w:r>
            <w:r w:rsidR="00366C75">
              <w:rPr>
                <w:rFonts w:eastAsia="Calibri"/>
                <w:sz w:val="20"/>
              </w:rPr>
              <w:t xml:space="preserve"> jako Załącznik Nr 1</w:t>
            </w:r>
            <w:r w:rsidRPr="00DF6DA0">
              <w:rPr>
                <w:rFonts w:eastAsia="Calibri"/>
                <w:sz w:val="20"/>
              </w:rPr>
              <w:t xml:space="preserve"> i nie wnosimy do niego żadnych uwag oraz uzyskaliśmy konieczne informacje i wyjaśnienia niezbędne do przygotowania oferty;</w:t>
            </w:r>
          </w:p>
          <w:p w14:paraId="140B74A9" w14:textId="1794873A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 przypadku wybrania naszej oferty, jako najkorzystniejszej, zobowiązujemy się do zawarcia pisemnego zamówienia – podpisania umowy według wzoru </w:t>
            </w:r>
            <w:r w:rsidR="00D103CC">
              <w:rPr>
                <w:rFonts w:eastAsia="Calibri"/>
                <w:sz w:val="20"/>
              </w:rPr>
              <w:t>stanowiącego Załącznik Nr 3 do zapytania ofertowego</w:t>
            </w:r>
            <w:r w:rsidRPr="00DF6DA0">
              <w:rPr>
                <w:rFonts w:eastAsia="Calibri"/>
                <w:sz w:val="20"/>
              </w:rPr>
              <w:t>;</w:t>
            </w:r>
          </w:p>
          <w:p w14:paraId="16872B79" w14:textId="77777777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b/>
                <w:bCs/>
                <w:sz w:val="20"/>
              </w:rPr>
            </w:pPr>
            <w:r w:rsidRPr="00DF6DA0">
              <w:rPr>
                <w:rFonts w:eastAsia="Calibri"/>
                <w:b/>
                <w:bCs/>
                <w:sz w:val="20"/>
              </w:rPr>
              <w:t>wykonamy przedmiot umowy*:</w:t>
            </w:r>
          </w:p>
          <w:p w14:paraId="5A9B7DA6" w14:textId="77777777" w:rsidR="00DF6DA0" w:rsidRPr="00DF6DA0" w:rsidRDefault="00DF6DA0" w:rsidP="0085145B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własnymi siłami</w:t>
            </w:r>
          </w:p>
          <w:p w14:paraId="1A302817" w14:textId="77777777" w:rsidR="00DF6DA0" w:rsidRPr="00DF6DA0" w:rsidRDefault="00DF6DA0" w:rsidP="0085145B">
            <w:pPr>
              <w:numPr>
                <w:ilvl w:val="0"/>
                <w:numId w:val="3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uppressAutoHyphens w:val="0"/>
              <w:autoSpaceDN w:val="0"/>
              <w:spacing w:line="240" w:lineRule="auto"/>
              <w:ind w:hanging="357"/>
              <w:jc w:val="both"/>
              <w:rPr>
                <w:rFonts w:eastAsia="Calibri"/>
                <w:b/>
                <w:bCs/>
                <w:sz w:val="20"/>
                <w:szCs w:val="22"/>
                <w:lang w:eastAsia="en-US"/>
              </w:rPr>
            </w:pPr>
            <w:r w:rsidRPr="00DF6DA0">
              <w:rPr>
                <w:rFonts w:eastAsia="Calibri"/>
                <w:b/>
                <w:bCs/>
                <w:sz w:val="20"/>
                <w:szCs w:val="22"/>
                <w:lang w:eastAsia="en-US"/>
              </w:rPr>
              <w:t>przy udziale podwykonawców (należy wskazać podwykonawców oraz zakres powierzonych prac: ………………………………………………………………………………………………………………….;</w:t>
            </w:r>
          </w:p>
          <w:p w14:paraId="447ECB94" w14:textId="77777777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 w:hanging="357"/>
              <w:jc w:val="both"/>
              <w:rPr>
                <w:rFonts w:eastAsia="Calibri"/>
                <w:sz w:val="20"/>
              </w:rPr>
            </w:pPr>
            <w:r w:rsidRPr="00DF6DA0">
              <w:rPr>
                <w:rFonts w:eastAsia="Calibri"/>
                <w:sz w:val="20"/>
              </w:rPr>
              <w:t>czujemy się związani ofertą przez okres 30 dni, licząc od upływu składania ofert;</w:t>
            </w:r>
          </w:p>
          <w:p w14:paraId="4F54C2B5" w14:textId="77777777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t>cena brutto podana w niniejszym formularzu zawiera wszystkie koszty wykonania zamówienia, jakie ponosi Zamawiający w przypadku wyboru niniejszej oferty;</w:t>
            </w:r>
          </w:p>
          <w:p w14:paraId="01BE80B6" w14:textId="77777777" w:rsidR="00DF6DA0" w:rsidRPr="00DF6DA0" w:rsidRDefault="00DF6DA0" w:rsidP="0085145B">
            <w:pPr>
              <w:numPr>
                <w:ilvl w:val="0"/>
                <w:numId w:val="2"/>
              </w:num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  <w:r w:rsidRPr="00DF6DA0">
              <w:rPr>
                <w:rFonts w:eastAsia="Calibri"/>
                <w:sz w:val="20"/>
              </w:rPr>
              <w:t xml:space="preserve">Wykonawca oświadcza, że nie podlega wykluczeniu na podstawie przepisów art. 7 ust. 1 ustawy z dnia 13 kwietnia 2022 r. o szczególnych rozwiązaniach w zakresie przeciwdziałania wspieraniu agresji na Ukrainę oraz służących ochronie bezpieczeństwa narodowego oraz na podstawie art. 5k rozporządzenia  Rady (UE) nr 833/2014 z dnia 31 lipca 2014r.  dotyczącego środków ograniczających w związku z działaniami Rosji destabilizującymi sytuację na Ukrainie (DZ. Urz. Nr L 229 z 31.7.2014, str. 1), dalej: rozporządzenie 833/2014, w brzmieniu nadanym rozporządzeniem Rady (UE)  2022/576 w sprawie zmiany rozporządzenia (UE) nr 833/2014 dotyczącego środków ograniczających w związku </w:t>
            </w:r>
            <w:r w:rsidRPr="00DF6DA0">
              <w:rPr>
                <w:rFonts w:eastAsia="Calibri"/>
                <w:sz w:val="20"/>
              </w:rPr>
              <w:br/>
              <w:t>z działaniami Rosji destabilizujących sytuację na Ukrainie  (Dz. Urz. UE nr L 111 z 8.4.2022, str. 1 ), dalej: rozporządzenie 2022/576.</w:t>
            </w:r>
          </w:p>
          <w:p w14:paraId="045C6943" w14:textId="77777777" w:rsidR="00DF6DA0" w:rsidRPr="00DF6DA0" w:rsidRDefault="00DF6DA0" w:rsidP="0085145B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autoSpaceDN w:val="0"/>
              <w:spacing w:line="240" w:lineRule="auto"/>
              <w:ind w:left="351"/>
              <w:jc w:val="both"/>
              <w:rPr>
                <w:sz w:val="20"/>
              </w:rPr>
            </w:pPr>
          </w:p>
          <w:p w14:paraId="683EEA15" w14:textId="77777777" w:rsidR="00DF6DA0" w:rsidRPr="00DF6DA0" w:rsidRDefault="00DF6DA0" w:rsidP="0085145B">
            <w:pPr>
              <w:tabs>
                <w:tab w:val="left" w:pos="918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8640"/>
              </w:tabs>
              <w:spacing w:line="240" w:lineRule="auto"/>
              <w:jc w:val="both"/>
              <w:rPr>
                <w:sz w:val="20"/>
              </w:rPr>
            </w:pPr>
            <w:r w:rsidRPr="00DF6DA0">
              <w:rPr>
                <w:sz w:val="20"/>
              </w:rPr>
              <w:t>* - właściwe zaznaczyć</w:t>
            </w:r>
          </w:p>
        </w:tc>
      </w:tr>
    </w:tbl>
    <w:p w14:paraId="613F69A2" w14:textId="77777777" w:rsidR="00DF6DA0" w:rsidRPr="00DF6DA0" w:rsidRDefault="00DF6DA0" w:rsidP="00DF6DA0">
      <w:pPr>
        <w:spacing w:line="276" w:lineRule="auto"/>
        <w:rPr>
          <w:rFonts w:eastAsia="Calibri"/>
          <w:b/>
        </w:rPr>
      </w:pPr>
      <w:r w:rsidRPr="00DF6DA0">
        <w:rPr>
          <w:rFonts w:eastAsia="Calibri"/>
          <w:b/>
        </w:rPr>
        <w:lastRenderedPageBreak/>
        <w:t>ZOBOWIĄZANIA W PRZYPADKU PRZYZNANIA ZAMÓWIENIA:</w:t>
      </w:r>
    </w:p>
    <w:p w14:paraId="58C453B3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</w:pPr>
      <w:r w:rsidRPr="00DF6DA0">
        <w:rPr>
          <w:rFonts w:eastAsia="Calibri"/>
        </w:rPr>
        <w:t>osobą</w:t>
      </w:r>
      <w:r w:rsidRPr="00DF6DA0">
        <w:rPr>
          <w:rFonts w:eastAsia="Calibri"/>
          <w:bCs/>
          <w:iCs/>
        </w:rPr>
        <w:t xml:space="preserve"> odpowiedzialną za realizację zamówienia jest: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70E14B66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BF0C9" w14:textId="77777777" w:rsidR="00DF6DA0" w:rsidRPr="00DF6DA0" w:rsidRDefault="00DF6DA0" w:rsidP="00DF6DA0">
            <w:pPr>
              <w:spacing w:line="276" w:lineRule="auto"/>
              <w:rPr>
                <w:sz w:val="22"/>
              </w:rPr>
            </w:pPr>
          </w:p>
        </w:tc>
      </w:tr>
    </w:tbl>
    <w:p w14:paraId="0E1675FA" w14:textId="77777777" w:rsidR="00DF6DA0" w:rsidRPr="00DF6DA0" w:rsidRDefault="00DF6DA0" w:rsidP="00DF6DA0">
      <w:pPr>
        <w:spacing w:line="276" w:lineRule="auto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 xml:space="preserve">         Telefon, e-mail:</w:t>
      </w:r>
    </w:p>
    <w:tbl>
      <w:tblPr>
        <w:tblW w:w="8528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28"/>
      </w:tblGrid>
      <w:tr w:rsidR="00DF6DA0" w:rsidRPr="00DF6DA0" w14:paraId="6042353E" w14:textId="77777777">
        <w:tc>
          <w:tcPr>
            <w:tcW w:w="8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8BD48" w14:textId="77777777" w:rsidR="00DF6DA0" w:rsidRPr="00DF6DA0" w:rsidRDefault="00DF6DA0" w:rsidP="00DF6DA0">
            <w:pPr>
              <w:spacing w:line="276" w:lineRule="auto"/>
              <w:rPr>
                <w:bCs/>
                <w:iCs/>
                <w:sz w:val="22"/>
              </w:rPr>
            </w:pPr>
          </w:p>
        </w:tc>
      </w:tr>
    </w:tbl>
    <w:p w14:paraId="67016D4E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Cs/>
          <w:iCs/>
        </w:rPr>
      </w:pPr>
      <w:r w:rsidRPr="00DF6DA0">
        <w:rPr>
          <w:rFonts w:eastAsia="Calibri"/>
          <w:bCs/>
          <w:iCs/>
        </w:rPr>
        <w:t>Nr rachunku bankowego do umowy: ………………………………………………..</w:t>
      </w:r>
    </w:p>
    <w:p w14:paraId="3CCB24C0" w14:textId="77777777" w:rsidR="00DF6DA0" w:rsidRPr="00DF6DA0" w:rsidRDefault="00DF6DA0" w:rsidP="00DF6DA0">
      <w:pPr>
        <w:numPr>
          <w:ilvl w:val="0"/>
          <w:numId w:val="4"/>
        </w:numPr>
        <w:autoSpaceDN w:val="0"/>
        <w:spacing w:line="276" w:lineRule="auto"/>
        <w:ind w:left="459" w:hanging="459"/>
        <w:rPr>
          <w:rFonts w:eastAsia="Calibri"/>
          <w:b/>
          <w:iCs/>
        </w:rPr>
      </w:pPr>
      <w:r w:rsidRPr="00DF6DA0">
        <w:rPr>
          <w:rFonts w:eastAsia="Calibri"/>
          <w:b/>
          <w:iCs/>
        </w:rPr>
        <w:t>Adres do e-Doręczeń: ………………………. | nie posiadam adresu do e-Doręczeń*</w:t>
      </w:r>
    </w:p>
    <w:p w14:paraId="584DA44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35A513E9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</w:p>
    <w:p w14:paraId="18F9A7BD" w14:textId="77777777" w:rsidR="00DF6DA0" w:rsidRPr="00DF6DA0" w:rsidRDefault="00DF6DA0" w:rsidP="00DF6DA0">
      <w:pPr>
        <w:tabs>
          <w:tab w:val="left" w:pos="774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8640"/>
        </w:tabs>
        <w:spacing w:line="276" w:lineRule="auto"/>
        <w:rPr>
          <w:szCs w:val="24"/>
          <w:lang w:eastAsia="pl-PL"/>
        </w:rPr>
      </w:pPr>
      <w:r w:rsidRPr="00DF6DA0">
        <w:rPr>
          <w:szCs w:val="24"/>
          <w:lang w:eastAsia="pl-PL"/>
        </w:rPr>
        <w:t>…………………………………………………………………………………………………</w:t>
      </w:r>
    </w:p>
    <w:p w14:paraId="3CA4CC2F" w14:textId="77777777" w:rsidR="00DF6DA0" w:rsidRPr="00DF6DA0" w:rsidRDefault="00DF6DA0" w:rsidP="00DF6DA0">
      <w:pPr>
        <w:spacing w:line="240" w:lineRule="auto"/>
        <w:jc w:val="center"/>
        <w:rPr>
          <w:sz w:val="20"/>
          <w:szCs w:val="16"/>
        </w:rPr>
      </w:pPr>
      <w:r w:rsidRPr="00DF6DA0">
        <w:rPr>
          <w:b/>
          <w:i/>
          <w:color w:val="FF0000"/>
          <w:sz w:val="18"/>
          <w:szCs w:val="18"/>
        </w:rPr>
        <w:t>Dokument należy podpisać podpisem elektronicznym: kwalifikowanym, zaufanym lub osobistym bądź wydrukowany dokument podpisać własnoręcznie, zeskanować - załączyć do oferty poprzez platformę zakupową</w:t>
      </w:r>
    </w:p>
    <w:p w14:paraId="193A0EB4" w14:textId="77777777" w:rsidR="00DF6DA0" w:rsidRPr="00DF6DA0" w:rsidRDefault="00DF6DA0" w:rsidP="00DF6DA0">
      <w:pPr>
        <w:rPr>
          <w:sz w:val="20"/>
          <w:szCs w:val="16"/>
        </w:rPr>
      </w:pPr>
    </w:p>
    <w:p w14:paraId="6352CAE2" w14:textId="77777777" w:rsidR="00DF6DA0" w:rsidRPr="00DF6DA0" w:rsidRDefault="00DF6DA0" w:rsidP="00DF6DA0">
      <w:pPr>
        <w:rPr>
          <w:sz w:val="20"/>
          <w:szCs w:val="16"/>
        </w:rPr>
      </w:pPr>
      <w:r w:rsidRPr="00DF6DA0">
        <w:rPr>
          <w:sz w:val="20"/>
          <w:szCs w:val="16"/>
        </w:rPr>
        <w:t>* - należy podać lub zadeklarować nieposiadanie adresu do e-Doręczeń</w:t>
      </w:r>
    </w:p>
    <w:p w14:paraId="7A3E227B" w14:textId="77777777" w:rsidR="00DF6DA0" w:rsidRPr="00DF6DA0" w:rsidRDefault="00DF6DA0" w:rsidP="00DF6DA0">
      <w:pPr>
        <w:ind w:left="5670"/>
        <w:jc w:val="center"/>
        <w:rPr>
          <w:b/>
          <w:bCs/>
        </w:rPr>
      </w:pPr>
    </w:p>
    <w:p w14:paraId="5C67470A" w14:textId="6A4EFEAC" w:rsidR="00975450" w:rsidRPr="00DF6DA0" w:rsidRDefault="00975450" w:rsidP="00DF6DA0">
      <w:pPr>
        <w:rPr>
          <w:rFonts w:eastAsia="Calibri"/>
        </w:rPr>
      </w:pPr>
    </w:p>
    <w:sectPr w:rsidR="00975450" w:rsidRPr="00DF6DA0" w:rsidSect="00BA2B3B">
      <w:headerReference w:type="default" r:id="rId8"/>
      <w:headerReference w:type="first" r:id="rId9"/>
      <w:footerReference w:type="first" r:id="rId10"/>
      <w:pgSz w:w="11906" w:h="16838"/>
      <w:pgMar w:top="514" w:right="991" w:bottom="568" w:left="1134" w:header="567" w:footer="744" w:gutter="0"/>
      <w:cols w:space="708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7C3DC" w14:textId="77777777" w:rsidR="003151E0" w:rsidRDefault="003151E0">
      <w:pPr>
        <w:spacing w:line="240" w:lineRule="auto"/>
      </w:pPr>
      <w:r>
        <w:separator/>
      </w:r>
    </w:p>
  </w:endnote>
  <w:endnote w:type="continuationSeparator" w:id="0">
    <w:p w14:paraId="1A4E940A" w14:textId="77777777" w:rsidR="003151E0" w:rsidRDefault="003151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oklyn">
    <w:altName w:val="Calibri"/>
    <w:charset w:val="00"/>
    <w:family w:val="auto"/>
    <w:pitch w:val="variable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4BCA6A" w14:textId="77777777" w:rsidR="00941543" w:rsidRDefault="00826E4E" w:rsidP="00941543">
    <w:pPr>
      <w:pStyle w:val="Stopka"/>
      <w:rPr>
        <w:sz w:val="22"/>
        <w:lang w:val="en-US"/>
      </w:rPr>
    </w:pPr>
    <w:r>
      <w:rPr>
        <w:noProof/>
      </w:rPr>
      <w:drawing>
        <wp:anchor distT="0" distB="0" distL="114300" distR="114300" simplePos="0" relativeHeight="251658752" behindDoc="1" locked="0" layoutInCell="1" allowOverlap="1" wp14:anchorId="22E218E4" wp14:editId="56E1BA1E">
          <wp:simplePos x="0" y="0"/>
          <wp:positionH relativeFrom="column">
            <wp:posOffset>635</wp:posOffset>
          </wp:positionH>
          <wp:positionV relativeFrom="margin">
            <wp:posOffset>8110855</wp:posOffset>
          </wp:positionV>
          <wp:extent cx="742315" cy="706755"/>
          <wp:effectExtent l="0" t="0" r="0" b="0"/>
          <wp:wrapTight wrapText="bothSides">
            <wp:wrapPolygon edited="0">
              <wp:start x="0" y="0"/>
              <wp:lineTo x="0" y="20960"/>
              <wp:lineTo x="21064" y="20960"/>
              <wp:lineTo x="21064" y="0"/>
              <wp:lineTo x="0" y="0"/>
            </wp:wrapPolygon>
          </wp:wrapTight>
          <wp:docPr id="1343489457" name="Obraz 13434894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2315" cy="706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1543">
      <w:rPr>
        <w:color w:val="0000FF"/>
        <w:sz w:val="16"/>
        <w:lang w:val="en-US"/>
      </w:rPr>
      <w:t>________________________________________________________________________________________________________</w:t>
    </w:r>
    <w:r w:rsidR="00693CA9">
      <w:rPr>
        <w:color w:val="0000FF"/>
        <w:sz w:val="16"/>
        <w:lang w:val="en-US"/>
      </w:rPr>
      <w:t>__</w:t>
    </w:r>
    <w:r w:rsidR="001428FF">
      <w:rPr>
        <w:color w:val="0000FF"/>
        <w:sz w:val="16"/>
        <w:lang w:val="en-US"/>
      </w:rPr>
      <w:t>__</w:t>
    </w:r>
    <w:r w:rsidR="00BD0B84">
      <w:rPr>
        <w:color w:val="0000FF"/>
        <w:sz w:val="16"/>
        <w:lang w:val="en-US"/>
      </w:rPr>
      <w:t>___</w:t>
    </w:r>
    <w:r w:rsidR="001428FF">
      <w:rPr>
        <w:color w:val="0000FF"/>
        <w:sz w:val="16"/>
        <w:lang w:val="en-US"/>
      </w:rPr>
      <w:t>_________</w:t>
    </w:r>
    <w:r w:rsidR="00FB40BD">
      <w:rPr>
        <w:color w:val="0000FF"/>
        <w:sz w:val="16"/>
        <w:lang w:val="en-US"/>
      </w:rPr>
      <w:t>__</w:t>
    </w:r>
    <w:r w:rsidR="00941543">
      <w:rPr>
        <w:sz w:val="22"/>
        <w:lang w:val="en-US"/>
      </w:rPr>
      <w:t xml:space="preserve">              </w:t>
    </w:r>
  </w:p>
  <w:p w14:paraId="4FA11907" w14:textId="77777777" w:rsidR="004E1AE4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22"/>
        <w:lang w:val="en-US"/>
      </w:rPr>
      <w:t xml:space="preserve">          </w:t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 w:rsidR="004E1AE4">
      <w:rPr>
        <w:sz w:val="22"/>
        <w:lang w:val="en-US"/>
      </w:rPr>
      <w:tab/>
    </w:r>
    <w:r>
      <w:rPr>
        <w:sz w:val="18"/>
        <w:lang w:val="en-US"/>
      </w:rPr>
      <w:t>tel. sekretariat: (075)-75-37-201,</w:t>
    </w:r>
    <w:r w:rsidR="004E1AE4">
      <w:rPr>
        <w:sz w:val="18"/>
        <w:lang w:val="en-US"/>
      </w:rPr>
      <w:t xml:space="preserve"> </w:t>
    </w:r>
    <w:r w:rsidR="004E1AE4">
      <w:rPr>
        <w:color w:val="000000"/>
        <w:sz w:val="18"/>
        <w:lang w:val="en-US"/>
      </w:rPr>
      <w:t>tel. centrala</w:t>
    </w:r>
    <w:r w:rsidR="004E1AE4">
      <w:rPr>
        <w:sz w:val="18"/>
        <w:lang w:val="en-US"/>
      </w:rPr>
      <w:t>: (075)-75-37-100</w:t>
    </w:r>
  </w:p>
  <w:p w14:paraId="7249F72F" w14:textId="77777777" w:rsidR="004E1AE4" w:rsidRDefault="00074226" w:rsidP="00074226">
    <w:pPr>
      <w:pStyle w:val="Stopka"/>
      <w:tabs>
        <w:tab w:val="clear" w:pos="4536"/>
        <w:tab w:val="clear" w:pos="9072"/>
        <w:tab w:val="left" w:pos="3435"/>
        <w:tab w:val="right" w:pos="9780"/>
      </w:tabs>
      <w:ind w:left="1418" w:firstLine="709"/>
      <w:rPr>
        <w:sz w:val="18"/>
        <w:lang w:val="en-US"/>
      </w:rPr>
    </w:pPr>
    <w:r>
      <w:rPr>
        <w:sz w:val="18"/>
        <w:lang w:val="en-US"/>
      </w:rPr>
      <w:tab/>
    </w:r>
    <w:r>
      <w:rPr>
        <w:sz w:val="18"/>
        <w:lang w:val="en-US"/>
      </w:rPr>
      <w:tab/>
    </w:r>
    <w:r w:rsidR="00941543">
      <w:rPr>
        <w:sz w:val="18"/>
        <w:lang w:val="en-US"/>
      </w:rPr>
      <w:t xml:space="preserve"> fax: (075)-75-42-335</w:t>
    </w:r>
  </w:p>
  <w:p w14:paraId="1A9CB785" w14:textId="77777777" w:rsidR="00941543" w:rsidRDefault="00941543" w:rsidP="004E1AE4">
    <w:pPr>
      <w:pStyle w:val="Stopka"/>
      <w:tabs>
        <w:tab w:val="clear" w:pos="4536"/>
        <w:tab w:val="clear" w:pos="9072"/>
      </w:tabs>
      <w:ind w:left="1418" w:firstLine="709"/>
      <w:jc w:val="right"/>
      <w:rPr>
        <w:lang w:val="en-US"/>
      </w:rPr>
    </w:pPr>
    <w:r>
      <w:rPr>
        <w:sz w:val="18"/>
        <w:lang w:val="en-US"/>
      </w:rPr>
      <w:t xml:space="preserve"> e-</w:t>
    </w:r>
    <w:r>
      <w:rPr>
        <w:color w:val="000000"/>
        <w:sz w:val="18"/>
        <w:lang w:val="en-US"/>
      </w:rPr>
      <w:t xml:space="preserve">mail: </w:t>
    </w:r>
    <w:r>
      <w:rPr>
        <w:color w:val="000000"/>
        <w:sz w:val="18"/>
        <w:u w:val="single"/>
        <w:lang w:val="en-US"/>
      </w:rPr>
      <w:t>poczta</w:t>
    </w:r>
    <w:r>
      <w:rPr>
        <w:rStyle w:val="Hipercze"/>
        <w:color w:val="000000"/>
        <w:sz w:val="18"/>
        <w:lang w:val="en-US"/>
      </w:rPr>
      <w:t>@spzoz.jgora.pl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1B95B" w14:textId="77777777" w:rsidR="003151E0" w:rsidRDefault="003151E0">
      <w:pPr>
        <w:spacing w:line="240" w:lineRule="auto"/>
      </w:pPr>
      <w:r>
        <w:separator/>
      </w:r>
    </w:p>
  </w:footnote>
  <w:footnote w:type="continuationSeparator" w:id="0">
    <w:p w14:paraId="01514139" w14:textId="77777777" w:rsidR="003151E0" w:rsidRDefault="003151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BA86D" w14:textId="77777777" w:rsidR="003D0988" w:rsidRPr="00941543" w:rsidRDefault="003D0988" w:rsidP="00941543">
    <w:pPr>
      <w:pStyle w:val="Nagwek"/>
    </w:pPr>
    <w:r w:rsidRPr="00941543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AC4E0" w14:textId="77777777" w:rsidR="006F11EC" w:rsidRDefault="006F11EC" w:rsidP="006F11EC">
    <w:pPr>
      <w:pStyle w:val="Bezodstpw"/>
      <w:ind w:left="1418" w:firstLine="709"/>
      <w:rPr>
        <w:rFonts w:ascii="Times New Roman" w:hAnsi="Times New Roman" w:cs="Times New Roman"/>
        <w:b/>
        <w:bCs/>
        <w:sz w:val="28"/>
        <w:szCs w:val="28"/>
      </w:rPr>
    </w:pPr>
    <w:r>
      <w:rPr>
        <w:rFonts w:ascii="Times New Roman" w:hAnsi="Times New Roman" w:cs="Times New Roman"/>
        <w:b/>
        <w:bCs/>
        <w:sz w:val="28"/>
        <w:szCs w:val="28"/>
      </w:rPr>
      <w:t>WOJEWÓDZKIE CENTRUM SZPITALNE</w:t>
    </w:r>
  </w:p>
  <w:p w14:paraId="48EF97F2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1824" behindDoc="0" locked="0" layoutInCell="1" allowOverlap="1" wp14:anchorId="1BC16500" wp14:editId="654C75A2">
          <wp:simplePos x="0" y="0"/>
          <wp:positionH relativeFrom="column">
            <wp:posOffset>-100968</wp:posOffset>
          </wp:positionH>
          <wp:positionV relativeFrom="margin">
            <wp:posOffset>-1035045</wp:posOffset>
          </wp:positionV>
          <wp:extent cx="1371600" cy="733421"/>
          <wp:effectExtent l="0" t="0" r="0" b="0"/>
          <wp:wrapTight wrapText="bothSides">
            <wp:wrapPolygon edited="0">
              <wp:start x="0" y="0"/>
              <wp:lineTo x="0" y="20759"/>
              <wp:lineTo x="21300" y="20759"/>
              <wp:lineTo x="21300" y="0"/>
              <wp:lineTo x="0" y="0"/>
            </wp:wrapPolygon>
          </wp:wrapTight>
          <wp:docPr id="1439861100" name="Obraz 1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1600" cy="733421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noProof/>
        <w:sz w:val="28"/>
        <w:szCs w:val="28"/>
      </w:rPr>
      <w:drawing>
        <wp:anchor distT="0" distB="0" distL="114300" distR="114300" simplePos="0" relativeHeight="251660800" behindDoc="0" locked="0" layoutInCell="1" allowOverlap="1" wp14:anchorId="4149B060" wp14:editId="43003BA0">
          <wp:simplePos x="0" y="0"/>
          <wp:positionH relativeFrom="margin">
            <wp:align>right</wp:align>
          </wp:positionH>
          <wp:positionV relativeFrom="margin">
            <wp:posOffset>-867408</wp:posOffset>
          </wp:positionV>
          <wp:extent cx="1479554" cy="565154"/>
          <wp:effectExtent l="0" t="0" r="6346" b="6346"/>
          <wp:wrapTight wrapText="bothSides">
            <wp:wrapPolygon edited="0">
              <wp:start x="0" y="0"/>
              <wp:lineTo x="0" y="21114"/>
              <wp:lineTo x="21415" y="21114"/>
              <wp:lineTo x="21415" y="0"/>
              <wp:lineTo x="0" y="0"/>
            </wp:wrapPolygon>
          </wp:wrapTight>
          <wp:docPr id="721714441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9554" cy="565154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bCs/>
        <w:sz w:val="28"/>
        <w:szCs w:val="28"/>
      </w:rPr>
      <w:t>KOTLINY JELENIOGÓRSKIEJ</w:t>
    </w:r>
  </w:p>
  <w:p w14:paraId="2AA4FF33" w14:textId="77777777" w:rsidR="006F11EC" w:rsidRDefault="006F11EC" w:rsidP="006F11EC">
    <w:pPr>
      <w:pStyle w:val="Bezodstpw"/>
      <w:jc w:val="center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58 - 506 Jelenia Góra, ul. Ogińskiego 6</w:t>
    </w:r>
  </w:p>
  <w:p w14:paraId="16DF0AAA" w14:textId="77777777" w:rsidR="006F11EC" w:rsidRDefault="006F11EC" w:rsidP="006F11EC">
    <w:pPr>
      <w:pStyle w:val="Bezodstpw"/>
      <w:jc w:val="center"/>
    </w:pPr>
    <w:r>
      <w:rPr>
        <w:rFonts w:ascii="Times New Roman" w:hAnsi="Times New Roman" w:cs="Times New Roman"/>
      </w:rPr>
      <w:t>NIP: 611-12-13-469, REGON: 000293640</w:t>
    </w:r>
  </w:p>
  <w:p w14:paraId="05A8EC03" w14:textId="77777777" w:rsidR="006F11EC" w:rsidRDefault="006F11EC" w:rsidP="006F11EC">
    <w:pPr>
      <w:pStyle w:val="Bezodstpw"/>
      <w:rPr>
        <w:sz w:val="20"/>
      </w:rPr>
    </w:pPr>
    <w:r>
      <w:rPr>
        <w:sz w:val="20"/>
      </w:rPr>
      <w:t>__________________________________________________________________________________________________</w:t>
    </w:r>
  </w:p>
  <w:p w14:paraId="3C72D0CF" w14:textId="77777777" w:rsidR="006F11EC" w:rsidRDefault="006F11EC" w:rsidP="006F11EC">
    <w:pPr>
      <w:pStyle w:val="Bezodstpw"/>
      <w:ind w:firstLine="2835"/>
      <w:rPr>
        <w:sz w:val="20"/>
      </w:rPr>
    </w:pPr>
  </w:p>
  <w:p w14:paraId="4AC5B906" w14:textId="77777777" w:rsidR="00B35E02" w:rsidRDefault="00B35E02" w:rsidP="00805783">
    <w:pPr>
      <w:pStyle w:val="Bezodstpw"/>
      <w:ind w:firstLine="2835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1704F4"/>
    <w:multiLevelType w:val="multilevel"/>
    <w:tmpl w:val="4A5E542A"/>
    <w:lvl w:ilvl="0">
      <w:numFmt w:val="bullet"/>
      <w:lvlText w:val=""/>
      <w:lvlJc w:val="left"/>
      <w:pPr>
        <w:ind w:left="4755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5475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6195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6915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7635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8355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9075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9795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10515" w:hanging="360"/>
      </w:pPr>
      <w:rPr>
        <w:rFonts w:ascii="Wingdings" w:hAnsi="Wingdings"/>
      </w:rPr>
    </w:lvl>
  </w:abstractNum>
  <w:abstractNum w:abstractNumId="2" w15:restartNumberingAfterBreak="0">
    <w:nsid w:val="30E32CEB"/>
    <w:multiLevelType w:val="multilevel"/>
    <w:tmpl w:val="ED74FCA0"/>
    <w:lvl w:ilvl="0">
      <w:start w:val="1"/>
      <w:numFmt w:val="decimal"/>
      <w:lvlText w:val="%1)"/>
      <w:lvlJc w:val="left"/>
      <w:pPr>
        <w:ind w:left="927" w:hanging="360"/>
      </w:pPr>
      <w:rPr>
        <w:rFonts w:cs="Times New Roman"/>
        <w:color w:val="auto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  <w:rPr>
        <w:rFonts w:ascii="Times New Roman" w:hAnsi="Times New Roman" w:cs="Times New Roman"/>
        <w:b w:val="0"/>
        <w:bCs w:val="0"/>
      </w:r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60683BA6"/>
    <w:multiLevelType w:val="hybridMultilevel"/>
    <w:tmpl w:val="27786F38"/>
    <w:lvl w:ilvl="0" w:tplc="B31A5C2A">
      <w:start w:val="1"/>
      <w:numFmt w:val="bullet"/>
      <w:lvlText w:val=""/>
      <w:lvlJc w:val="left"/>
      <w:pPr>
        <w:ind w:left="10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num w:numId="1" w16cid:durableId="1054818662">
    <w:abstractNumId w:val="0"/>
  </w:num>
  <w:num w:numId="2" w16cid:durableId="1711105214">
    <w:abstractNumId w:val="1"/>
  </w:num>
  <w:num w:numId="3" w16cid:durableId="1845440481">
    <w:abstractNumId w:val="3"/>
  </w:num>
  <w:num w:numId="4" w16cid:durableId="210063777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 fillcolor="white" stroke="f">
      <v:fill color="white" opacity="0" color2="black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058D"/>
    <w:rsid w:val="00000EC6"/>
    <w:rsid w:val="00005A5A"/>
    <w:rsid w:val="0001464F"/>
    <w:rsid w:val="00016CBD"/>
    <w:rsid w:val="00074226"/>
    <w:rsid w:val="00075071"/>
    <w:rsid w:val="00075A96"/>
    <w:rsid w:val="00082454"/>
    <w:rsid w:val="000A5917"/>
    <w:rsid w:val="000B0567"/>
    <w:rsid w:val="000B240C"/>
    <w:rsid w:val="000B7E1E"/>
    <w:rsid w:val="000C00B5"/>
    <w:rsid w:val="000F51EC"/>
    <w:rsid w:val="00100324"/>
    <w:rsid w:val="00102DC7"/>
    <w:rsid w:val="001109E2"/>
    <w:rsid w:val="0012058D"/>
    <w:rsid w:val="00124135"/>
    <w:rsid w:val="001428FF"/>
    <w:rsid w:val="001429F7"/>
    <w:rsid w:val="00147DD5"/>
    <w:rsid w:val="00156DC9"/>
    <w:rsid w:val="00157178"/>
    <w:rsid w:val="00177395"/>
    <w:rsid w:val="00191293"/>
    <w:rsid w:val="00191F7F"/>
    <w:rsid w:val="001A1A46"/>
    <w:rsid w:val="001B186B"/>
    <w:rsid w:val="001C5B21"/>
    <w:rsid w:val="001C6A77"/>
    <w:rsid w:val="001E410F"/>
    <w:rsid w:val="001F7829"/>
    <w:rsid w:val="002011E4"/>
    <w:rsid w:val="002333FA"/>
    <w:rsid w:val="002401C8"/>
    <w:rsid w:val="00244BD8"/>
    <w:rsid w:val="00245C43"/>
    <w:rsid w:val="0025726B"/>
    <w:rsid w:val="002940EC"/>
    <w:rsid w:val="002A4AFC"/>
    <w:rsid w:val="002B4816"/>
    <w:rsid w:val="002D748F"/>
    <w:rsid w:val="002E2F01"/>
    <w:rsid w:val="00311153"/>
    <w:rsid w:val="003151E0"/>
    <w:rsid w:val="00316F8A"/>
    <w:rsid w:val="00320766"/>
    <w:rsid w:val="00325518"/>
    <w:rsid w:val="00325A0D"/>
    <w:rsid w:val="00325B03"/>
    <w:rsid w:val="0034230F"/>
    <w:rsid w:val="00353437"/>
    <w:rsid w:val="00366C75"/>
    <w:rsid w:val="00375900"/>
    <w:rsid w:val="003903B1"/>
    <w:rsid w:val="00397FFD"/>
    <w:rsid w:val="003B13D9"/>
    <w:rsid w:val="003C2303"/>
    <w:rsid w:val="003D0988"/>
    <w:rsid w:val="003E749D"/>
    <w:rsid w:val="00403060"/>
    <w:rsid w:val="004271D8"/>
    <w:rsid w:val="004375C7"/>
    <w:rsid w:val="00454863"/>
    <w:rsid w:val="00461851"/>
    <w:rsid w:val="00485F1A"/>
    <w:rsid w:val="00491641"/>
    <w:rsid w:val="004A54A5"/>
    <w:rsid w:val="004B11BD"/>
    <w:rsid w:val="004B5EF7"/>
    <w:rsid w:val="004B6104"/>
    <w:rsid w:val="004C4977"/>
    <w:rsid w:val="004C7FDD"/>
    <w:rsid w:val="004D5C37"/>
    <w:rsid w:val="004E1AE4"/>
    <w:rsid w:val="004F090A"/>
    <w:rsid w:val="004F3A4C"/>
    <w:rsid w:val="004F453B"/>
    <w:rsid w:val="004F6708"/>
    <w:rsid w:val="00507A0A"/>
    <w:rsid w:val="005177D3"/>
    <w:rsid w:val="00546A44"/>
    <w:rsid w:val="00553E98"/>
    <w:rsid w:val="00567284"/>
    <w:rsid w:val="0057235F"/>
    <w:rsid w:val="00580037"/>
    <w:rsid w:val="00594EC9"/>
    <w:rsid w:val="005B5C40"/>
    <w:rsid w:val="005D507F"/>
    <w:rsid w:val="005E6D0E"/>
    <w:rsid w:val="00611996"/>
    <w:rsid w:val="0062371D"/>
    <w:rsid w:val="00624564"/>
    <w:rsid w:val="006506DF"/>
    <w:rsid w:val="006623CC"/>
    <w:rsid w:val="00675D90"/>
    <w:rsid w:val="00676BDD"/>
    <w:rsid w:val="006840F4"/>
    <w:rsid w:val="0068551F"/>
    <w:rsid w:val="006866CB"/>
    <w:rsid w:val="00690749"/>
    <w:rsid w:val="00693CA9"/>
    <w:rsid w:val="006A0562"/>
    <w:rsid w:val="006B1D4B"/>
    <w:rsid w:val="006E4ABC"/>
    <w:rsid w:val="006F11EC"/>
    <w:rsid w:val="006F1812"/>
    <w:rsid w:val="006F54F7"/>
    <w:rsid w:val="006F632A"/>
    <w:rsid w:val="00702531"/>
    <w:rsid w:val="007056B9"/>
    <w:rsid w:val="0072235D"/>
    <w:rsid w:val="00737997"/>
    <w:rsid w:val="0074264E"/>
    <w:rsid w:val="00750AE4"/>
    <w:rsid w:val="0077141C"/>
    <w:rsid w:val="00774640"/>
    <w:rsid w:val="00780813"/>
    <w:rsid w:val="00785A23"/>
    <w:rsid w:val="00785B70"/>
    <w:rsid w:val="00785CEB"/>
    <w:rsid w:val="007947D2"/>
    <w:rsid w:val="007A2412"/>
    <w:rsid w:val="007A2A7D"/>
    <w:rsid w:val="007A4DC5"/>
    <w:rsid w:val="007B0858"/>
    <w:rsid w:val="007D2515"/>
    <w:rsid w:val="007D3D5E"/>
    <w:rsid w:val="007E059B"/>
    <w:rsid w:val="00801813"/>
    <w:rsid w:val="00801DEC"/>
    <w:rsid w:val="00803B30"/>
    <w:rsid w:val="00803DE9"/>
    <w:rsid w:val="00805783"/>
    <w:rsid w:val="00814C33"/>
    <w:rsid w:val="00824F5B"/>
    <w:rsid w:val="00826E4E"/>
    <w:rsid w:val="00831B09"/>
    <w:rsid w:val="00843DE6"/>
    <w:rsid w:val="0085145B"/>
    <w:rsid w:val="00887F44"/>
    <w:rsid w:val="008D2E88"/>
    <w:rsid w:val="008D40E2"/>
    <w:rsid w:val="008E1BC4"/>
    <w:rsid w:val="008F1102"/>
    <w:rsid w:val="008F3AE5"/>
    <w:rsid w:val="00903C0B"/>
    <w:rsid w:val="0091484B"/>
    <w:rsid w:val="0093662A"/>
    <w:rsid w:val="009405E0"/>
    <w:rsid w:val="00940BD3"/>
    <w:rsid w:val="00941543"/>
    <w:rsid w:val="0094223A"/>
    <w:rsid w:val="00946369"/>
    <w:rsid w:val="00955D08"/>
    <w:rsid w:val="00956164"/>
    <w:rsid w:val="00962B7E"/>
    <w:rsid w:val="00975450"/>
    <w:rsid w:val="009819D2"/>
    <w:rsid w:val="00985E41"/>
    <w:rsid w:val="00991253"/>
    <w:rsid w:val="00992FCD"/>
    <w:rsid w:val="009945C0"/>
    <w:rsid w:val="009B2CF1"/>
    <w:rsid w:val="009B6FAC"/>
    <w:rsid w:val="009C2B2B"/>
    <w:rsid w:val="009F3DAF"/>
    <w:rsid w:val="00A35B68"/>
    <w:rsid w:val="00A5074E"/>
    <w:rsid w:val="00A61B6B"/>
    <w:rsid w:val="00A92E7B"/>
    <w:rsid w:val="00A9391B"/>
    <w:rsid w:val="00AB147B"/>
    <w:rsid w:val="00AC3B4A"/>
    <w:rsid w:val="00AD05E1"/>
    <w:rsid w:val="00AE6B1E"/>
    <w:rsid w:val="00AE6E8C"/>
    <w:rsid w:val="00AE73FF"/>
    <w:rsid w:val="00AF45C1"/>
    <w:rsid w:val="00B0495B"/>
    <w:rsid w:val="00B128F7"/>
    <w:rsid w:val="00B2448F"/>
    <w:rsid w:val="00B24678"/>
    <w:rsid w:val="00B30C4E"/>
    <w:rsid w:val="00B35E02"/>
    <w:rsid w:val="00B46A01"/>
    <w:rsid w:val="00B61F1A"/>
    <w:rsid w:val="00B72E29"/>
    <w:rsid w:val="00B74FFF"/>
    <w:rsid w:val="00B82D8F"/>
    <w:rsid w:val="00B838C4"/>
    <w:rsid w:val="00B90EA7"/>
    <w:rsid w:val="00BA2B3B"/>
    <w:rsid w:val="00BC05B6"/>
    <w:rsid w:val="00BD0B84"/>
    <w:rsid w:val="00BD7DCE"/>
    <w:rsid w:val="00C015B6"/>
    <w:rsid w:val="00C04435"/>
    <w:rsid w:val="00C12E00"/>
    <w:rsid w:val="00C45BE8"/>
    <w:rsid w:val="00C531BF"/>
    <w:rsid w:val="00C54AA2"/>
    <w:rsid w:val="00C60FA8"/>
    <w:rsid w:val="00C61FC8"/>
    <w:rsid w:val="00C66452"/>
    <w:rsid w:val="00C80AC0"/>
    <w:rsid w:val="00C82E43"/>
    <w:rsid w:val="00C846BA"/>
    <w:rsid w:val="00C94895"/>
    <w:rsid w:val="00CA2193"/>
    <w:rsid w:val="00CB6650"/>
    <w:rsid w:val="00D103CC"/>
    <w:rsid w:val="00D609BD"/>
    <w:rsid w:val="00D962DA"/>
    <w:rsid w:val="00DA1DD6"/>
    <w:rsid w:val="00DC2EC5"/>
    <w:rsid w:val="00DC6D18"/>
    <w:rsid w:val="00DC6F47"/>
    <w:rsid w:val="00DD7206"/>
    <w:rsid w:val="00DF6DA0"/>
    <w:rsid w:val="00E041D9"/>
    <w:rsid w:val="00E21200"/>
    <w:rsid w:val="00E34305"/>
    <w:rsid w:val="00E42E84"/>
    <w:rsid w:val="00E46B40"/>
    <w:rsid w:val="00E54BA7"/>
    <w:rsid w:val="00E55E17"/>
    <w:rsid w:val="00E67140"/>
    <w:rsid w:val="00E7204D"/>
    <w:rsid w:val="00E7321E"/>
    <w:rsid w:val="00E90E0F"/>
    <w:rsid w:val="00EA53A0"/>
    <w:rsid w:val="00EE462E"/>
    <w:rsid w:val="00EF04C0"/>
    <w:rsid w:val="00FA2B1D"/>
    <w:rsid w:val="00FB40BD"/>
    <w:rsid w:val="00FD6301"/>
    <w:rsid w:val="00FF6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 stroke="f">
      <v:fill color="white" opacity="0" color2="black"/>
      <v:stroke on="f"/>
    </o:shapedefaults>
    <o:shapelayout v:ext="edit">
      <o:idmap v:ext="edit" data="2"/>
    </o:shapelayout>
  </w:shapeDefaults>
  <w:doNotEmbedSmartTags/>
  <w:decimalSymbol w:val=","/>
  <w:listSeparator w:val=";"/>
  <w14:docId w14:val="2A96DDDB"/>
  <w15:chartTrackingRefBased/>
  <w15:docId w15:val="{8B3DF5AA-AC1F-44EF-AD26-4760341BB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360" w:lineRule="auto"/>
    </w:pPr>
    <w:rPr>
      <w:sz w:val="24"/>
      <w:lang w:eastAsia="ar-SA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spacing w:line="240" w:lineRule="auto"/>
      <w:ind w:right="-567"/>
      <w:jc w:val="center"/>
      <w:outlineLvl w:val="0"/>
    </w:pPr>
    <w:rPr>
      <w:rFonts w:ascii="Brooklyn" w:hAnsi="Brooklyn" w:cs="Brooklyn"/>
      <w:sz w:val="28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ind w:right="-1136"/>
      <w:jc w:val="center"/>
      <w:outlineLvl w:val="1"/>
    </w:pPr>
    <w:rPr>
      <w:b/>
      <w:sz w:val="32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spacing w:line="240" w:lineRule="auto"/>
      <w:ind w:right="-1136"/>
      <w:outlineLvl w:val="2"/>
    </w:p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spacing w:line="240" w:lineRule="auto"/>
      <w:ind w:left="3540"/>
      <w:outlineLvl w:val="3"/>
    </w:pPr>
    <w:rPr>
      <w:b/>
    </w:rPr>
  </w:style>
  <w:style w:type="paragraph" w:styleId="Nagwek5">
    <w:name w:val="heading 5"/>
    <w:basedOn w:val="Normalny"/>
    <w:next w:val="Normalny"/>
    <w:qFormat/>
    <w:pPr>
      <w:keepNext/>
      <w:numPr>
        <w:ilvl w:val="4"/>
        <w:numId w:val="1"/>
      </w:numPr>
      <w:spacing w:line="240" w:lineRule="auto"/>
      <w:jc w:val="both"/>
      <w:outlineLvl w:val="4"/>
    </w:pPr>
    <w:rPr>
      <w:b/>
    </w:rPr>
  </w:style>
  <w:style w:type="paragraph" w:styleId="Nagwek6">
    <w:name w:val="heading 6"/>
    <w:basedOn w:val="Normalny"/>
    <w:next w:val="Normalny"/>
    <w:qFormat/>
    <w:pPr>
      <w:keepNext/>
      <w:numPr>
        <w:ilvl w:val="5"/>
        <w:numId w:val="1"/>
      </w:numPr>
      <w:spacing w:line="240" w:lineRule="auto"/>
      <w:ind w:left="3540"/>
      <w:jc w:val="both"/>
      <w:outlineLvl w:val="5"/>
    </w:pPr>
    <w:rPr>
      <w:b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spacing w:line="240" w:lineRule="auto"/>
      <w:ind w:left="6372"/>
      <w:outlineLvl w:val="6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Courier New" w:hAnsi="Courier New" w:cs="Courier New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Wingdings 2" w:hAnsi="Wingdings 2" w:cs="Wingdings 2"/>
    </w:rPr>
  </w:style>
  <w:style w:type="character" w:customStyle="1" w:styleId="WW8Num4z2">
    <w:name w:val="WW8Num4z2"/>
    <w:rPr>
      <w:rFonts w:ascii="StarSymbol" w:hAnsi="StarSymbol" w:cs="StarSymbol"/>
    </w:rPr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Domylnaczcionkaakapitu2">
    <w:name w:val="Domyślna czcionka akapitu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-Absatz-Standardschriftart11111111111111111111111">
    <w:name w:val="WW-Absatz-Standardschriftart11111111111111111111111"/>
  </w:style>
  <w:style w:type="character" w:customStyle="1" w:styleId="WW-Absatz-Standardschriftart111111111111111111111111">
    <w:name w:val="WW-Absatz-Standardschriftart111111111111111111111111"/>
  </w:style>
  <w:style w:type="character" w:customStyle="1" w:styleId="WW-Absatz-Standardschriftart1111111111111111111111111">
    <w:name w:val="WW-Absatz-Standardschriftart1111111111111111111111111"/>
  </w:style>
  <w:style w:type="character" w:customStyle="1" w:styleId="WW-Absatz-Standardschriftart11111111111111111111111111">
    <w:name w:val="WW-Absatz-Standardschriftart11111111111111111111111111"/>
  </w:style>
  <w:style w:type="character" w:customStyle="1" w:styleId="WW-Absatz-Standardschriftart111111111111111111111111111">
    <w:name w:val="WW-Absatz-Standardschriftart111111111111111111111111111"/>
  </w:style>
  <w:style w:type="character" w:customStyle="1" w:styleId="WW-Absatz-Standardschriftart1111111111111111111111111111">
    <w:name w:val="WW-Absatz-Standardschriftart1111111111111111111111111111"/>
  </w:style>
  <w:style w:type="character" w:customStyle="1" w:styleId="WW-Absatz-Standardschriftart11111111111111111111111111111">
    <w:name w:val="WW-Absatz-Standardschriftart11111111111111111111111111111"/>
  </w:style>
  <w:style w:type="character" w:customStyle="1" w:styleId="WW-Absatz-Standardschriftart111111111111111111111111111111">
    <w:name w:val="WW-Absatz-Standardschriftart111111111111111111111111111111"/>
  </w:style>
  <w:style w:type="character" w:customStyle="1" w:styleId="WW-Absatz-Standardschriftart1111111111111111111111111111111">
    <w:name w:val="WW-Absatz-Standardschriftart1111111111111111111111111111111"/>
  </w:style>
  <w:style w:type="character" w:customStyle="1" w:styleId="WW-Absatz-Standardschriftart11111111111111111111111111111111">
    <w:name w:val="WW-Absatz-Standardschriftart11111111111111111111111111111111"/>
  </w:style>
  <w:style w:type="character" w:customStyle="1" w:styleId="WW-Absatz-Standardschriftart111111111111111111111111111111111">
    <w:name w:val="WW-Absatz-Standardschriftart111111111111111111111111111111111"/>
  </w:style>
  <w:style w:type="character" w:customStyle="1" w:styleId="WW-Absatz-Standardschriftart1111111111111111111111111111111111">
    <w:name w:val="WW-Absatz-Standardschriftart1111111111111111111111111111111111"/>
  </w:style>
  <w:style w:type="character" w:customStyle="1" w:styleId="WW-Absatz-Standardschriftart11111111111111111111111111111111111">
    <w:name w:val="WW-Absatz-Standardschriftart11111111111111111111111111111111111"/>
  </w:style>
  <w:style w:type="character" w:customStyle="1" w:styleId="WW-Absatz-Standardschriftart111111111111111111111111111111111111">
    <w:name w:val="WW-Absatz-Standardschriftart111111111111111111111111111111111111"/>
  </w:style>
  <w:style w:type="character" w:customStyle="1" w:styleId="WW-Absatz-Standardschriftart1111111111111111111111111111111111111">
    <w:name w:val="WW-Absatz-Standardschriftart1111111111111111111111111111111111111"/>
  </w:style>
  <w:style w:type="character" w:customStyle="1" w:styleId="WW-Absatz-Standardschriftart11111111111111111111111111111111111111">
    <w:name w:val="WW-Absatz-Standardschriftart11111111111111111111111111111111111111"/>
  </w:style>
  <w:style w:type="character" w:customStyle="1" w:styleId="WW-Absatz-Standardschriftart111111111111111111111111111111111111111">
    <w:name w:val="WW-Absatz-Standardschriftart111111111111111111111111111111111111111"/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  <w:rPr>
      <w:rFonts w:ascii="Wingdings" w:hAnsi="Wingdings" w:cs="StarSymbol"/>
      <w:sz w:val="18"/>
      <w:szCs w:val="18"/>
    </w:rPr>
  </w:style>
  <w:style w:type="character" w:customStyle="1" w:styleId="WW8Num8z0">
    <w:name w:val="WW8Num8z0"/>
    <w:rPr>
      <w:rFonts w:ascii="Times New Roman" w:hAnsi="Times New Roman" w:cs="Times New Roman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StarSymbol" w:hAnsi="StarSymbol" w:cs="StarSymbol"/>
      <w:sz w:val="18"/>
      <w:szCs w:val="18"/>
    </w:rPr>
  </w:style>
  <w:style w:type="character" w:customStyle="1" w:styleId="WW-Absatz-Standardschriftart1111111111111111111111111111111111111111">
    <w:name w:val="WW-Absatz-Standardschriftart1111111111111111111111111111111111111111"/>
  </w:style>
  <w:style w:type="character" w:customStyle="1" w:styleId="WW-Absatz-Standardschriftart11111111111111111111111111111111111111111">
    <w:name w:val="WW-Absatz-Standardschriftart11111111111111111111111111111111111111111"/>
  </w:style>
  <w:style w:type="character" w:customStyle="1" w:styleId="WW-Absatz-Standardschriftart111111111111111111111111111111111111111111">
    <w:name w:val="WW-Absatz-Standardschriftart111111111111111111111111111111111111111111"/>
  </w:style>
  <w:style w:type="character" w:customStyle="1" w:styleId="WW-Absatz-Standardschriftart1111111111111111111111111111111111111111111">
    <w:name w:val="WW-Absatz-Standardschriftart1111111111111111111111111111111111111111111"/>
  </w:style>
  <w:style w:type="character" w:customStyle="1" w:styleId="WW-Absatz-Standardschriftart11111111111111111111111111111111111111111111">
    <w:name w:val="WW-Absatz-Standardschriftart11111111111111111111111111111111111111111111"/>
  </w:style>
  <w:style w:type="character" w:customStyle="1" w:styleId="WW-Absatz-Standardschriftart111111111111111111111111111111111111111111111">
    <w:name w:val="WW-Absatz-Standardschriftart111111111111111111111111111111111111111111111"/>
  </w:style>
  <w:style w:type="character" w:customStyle="1" w:styleId="WW-Absatz-Standardschriftart1111111111111111111111111111111111111111111111">
    <w:name w:val="WW-Absatz-Standardschriftart1111111111111111111111111111111111111111111111"/>
  </w:style>
  <w:style w:type="character" w:customStyle="1" w:styleId="WW-Absatz-Standardschriftart11111111111111111111111111111111111111111111111">
    <w:name w:val="WW-Absatz-Standardschriftart11111111111111111111111111111111111111111111111"/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Domylnaczcionkaakapitu1">
    <w:name w:val="Domyślna czcionka akapitu1"/>
  </w:style>
  <w:style w:type="character" w:customStyle="1" w:styleId="Odwoaniedokomentarza1">
    <w:name w:val="Odwołanie do komentarza1"/>
    <w:rPr>
      <w:sz w:val="16"/>
    </w:rPr>
  </w:style>
  <w:style w:type="character" w:styleId="Hipercze">
    <w:name w:val="Hyperlink"/>
    <w:rPr>
      <w:color w:val="0000FF"/>
      <w:u w:val="single"/>
    </w:rPr>
  </w:style>
  <w:style w:type="character" w:customStyle="1" w:styleId="WW8Num7z1">
    <w:name w:val="WW8Num7z1"/>
    <w:rPr>
      <w:rFonts w:ascii="Wingdings 2" w:hAnsi="Wingdings 2" w:cs="StarSymbol"/>
      <w:sz w:val="18"/>
      <w:szCs w:val="18"/>
    </w:rPr>
  </w:style>
  <w:style w:type="character" w:customStyle="1" w:styleId="WW8Num7z2">
    <w:name w:val="WW8Num7z2"/>
    <w:rPr>
      <w:rFonts w:ascii="StarSymbol" w:hAnsi="StarSymbol" w:cs="StarSymbol"/>
      <w:sz w:val="18"/>
      <w:szCs w:val="18"/>
    </w:rPr>
  </w:style>
  <w:style w:type="character" w:customStyle="1" w:styleId="Symbolewypunktowania">
    <w:name w:val="Symbole wypunktowania"/>
    <w:rPr>
      <w:rFonts w:ascii="StarSymbol" w:eastAsia="StarSymbol" w:hAnsi="StarSymbol" w:cs="StarSymbol"/>
      <w:sz w:val="18"/>
      <w:szCs w:val="18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kstpodstawowy">
    <w:name w:val="Body Text"/>
    <w:basedOn w:val="Normalny"/>
    <w:pPr>
      <w:spacing w:line="240" w:lineRule="auto"/>
    </w:pPr>
    <w:rPr>
      <w:sz w:val="28"/>
      <w:szCs w:val="24"/>
    </w:rPr>
  </w:style>
  <w:style w:type="paragraph" w:styleId="Lista">
    <w:name w:val="List"/>
    <w:basedOn w:val="Tekstpodstawowy"/>
    <w:rPr>
      <w:rFonts w:cs="Tahoma"/>
    </w:rPr>
  </w:style>
  <w:style w:type="paragraph" w:customStyle="1" w:styleId="Podpis2">
    <w:name w:val="Podpis2"/>
    <w:basedOn w:val="Normalny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Tekstkomentarza1">
    <w:name w:val="Tekst komentarza1"/>
    <w:basedOn w:val="Normalny"/>
    <w:rPr>
      <w:sz w:val="20"/>
    </w:rPr>
  </w:style>
  <w:style w:type="paragraph" w:customStyle="1" w:styleId="Tekstblokowy1">
    <w:name w:val="Tekst blokowy1"/>
    <w:basedOn w:val="Normalny"/>
    <w:pPr>
      <w:ind w:left="567" w:right="425"/>
      <w:jc w:val="both"/>
    </w:pPr>
    <w:rPr>
      <w:sz w:val="2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styleId="Tekstpodstawowywcity">
    <w:name w:val="Body Text Indent"/>
    <w:basedOn w:val="Normalny"/>
    <w:pPr>
      <w:ind w:firstLine="708"/>
      <w:jc w:val="both"/>
    </w:pPr>
  </w:style>
  <w:style w:type="paragraph" w:customStyle="1" w:styleId="Zawartoramki">
    <w:name w:val="Zawartość ramki"/>
    <w:basedOn w:val="Tekstpodstawowy"/>
  </w:style>
  <w:style w:type="paragraph" w:customStyle="1" w:styleId="Tekstpodstawowywcity21">
    <w:name w:val="Tekst podstawowy wcięty 21"/>
    <w:basedOn w:val="Normalny"/>
    <w:pPr>
      <w:ind w:firstLine="708"/>
      <w:jc w:val="both"/>
    </w:pPr>
    <w:rPr>
      <w:sz w:val="28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  <w:i/>
      <w:iCs/>
    </w:rPr>
  </w:style>
  <w:style w:type="paragraph" w:styleId="Bezodstpw">
    <w:name w:val="No Spacing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14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E67140"/>
    <w:rPr>
      <w:rFonts w:ascii="Segoe UI" w:hAnsi="Segoe UI" w:cs="Segoe UI"/>
      <w:sz w:val="18"/>
      <w:szCs w:val="18"/>
      <w:lang w:eastAsia="ar-SA"/>
    </w:rPr>
  </w:style>
  <w:style w:type="character" w:styleId="Nierozpoznanawzmianka">
    <w:name w:val="Unresolved Mention"/>
    <w:uiPriority w:val="99"/>
    <w:semiHidden/>
    <w:unhideWhenUsed/>
    <w:rsid w:val="00737997"/>
    <w:rPr>
      <w:color w:val="808080"/>
      <w:shd w:val="clear" w:color="auto" w:fill="E6E6E6"/>
    </w:rPr>
  </w:style>
  <w:style w:type="paragraph" w:styleId="Tytu">
    <w:name w:val="Title"/>
    <w:basedOn w:val="Normalny"/>
    <w:next w:val="Normalny"/>
    <w:link w:val="TytuZnak"/>
    <w:uiPriority w:val="10"/>
    <w:qFormat/>
    <w:rsid w:val="00147DD5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10"/>
    <w:rsid w:val="00147DD5"/>
    <w:rPr>
      <w:rFonts w:ascii="Calibri Light" w:eastAsia="Times New Roman" w:hAnsi="Calibri Light" w:cs="Times New Roman"/>
      <w:b/>
      <w:bCs/>
      <w:kern w:val="28"/>
      <w:sz w:val="32"/>
      <w:szCs w:val="32"/>
      <w:lang w:eastAsia="ar-SA"/>
    </w:rPr>
  </w:style>
  <w:style w:type="character" w:customStyle="1" w:styleId="StopkaZnak">
    <w:name w:val="Stopka Znak"/>
    <w:link w:val="Stopka"/>
    <w:rsid w:val="00941543"/>
    <w:rPr>
      <w:sz w:val="24"/>
      <w:lang w:eastAsia="ar-SA"/>
    </w:rPr>
  </w:style>
  <w:style w:type="table" w:styleId="Tabela-Siatka">
    <w:name w:val="Table Grid"/>
    <w:basedOn w:val="Standardowy"/>
    <w:uiPriority w:val="39"/>
    <w:rsid w:val="00325B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690749"/>
    <w:pPr>
      <w:suppressAutoHyphens w:val="0"/>
      <w:spacing w:before="100" w:beforeAutospacing="1" w:after="100" w:afterAutospacing="1" w:line="240" w:lineRule="auto"/>
    </w:pPr>
    <w:rPr>
      <w:szCs w:val="24"/>
      <w:lang w:eastAsia="pl-PL"/>
    </w:rPr>
  </w:style>
  <w:style w:type="character" w:styleId="Pogrubienie">
    <w:name w:val="Strong"/>
    <w:uiPriority w:val="22"/>
    <w:qFormat/>
    <w:rsid w:val="00690749"/>
    <w:rPr>
      <w:b/>
      <w:bCs/>
    </w:rPr>
  </w:style>
  <w:style w:type="paragraph" w:customStyle="1" w:styleId="Zwykytekst1">
    <w:name w:val="Zwykły tekst1"/>
    <w:basedOn w:val="Normalny"/>
    <w:rsid w:val="00B90EA7"/>
    <w:pPr>
      <w:suppressAutoHyphens w:val="0"/>
      <w:spacing w:line="240" w:lineRule="auto"/>
    </w:pPr>
    <w:rPr>
      <w:rFonts w:ascii="Courier New" w:hAnsi="Courier New"/>
      <w:sz w:val="20"/>
      <w:lang w:eastAsia="pl-PL"/>
    </w:rPr>
  </w:style>
  <w:style w:type="character" w:customStyle="1" w:styleId="Teksttreci14">
    <w:name w:val="Tekst treści14"/>
    <w:uiPriority w:val="99"/>
    <w:rsid w:val="00B90EA7"/>
    <w:rPr>
      <w:rFonts w:ascii="Arial" w:hAnsi="Arial" w:cs="Arial"/>
      <w:color w:val="0000FF"/>
      <w:sz w:val="18"/>
      <w:szCs w:val="18"/>
      <w:shd w:val="clear" w:color="auto" w:fill="FFFFFF"/>
    </w:rPr>
  </w:style>
  <w:style w:type="paragraph" w:styleId="Akapitzlist">
    <w:name w:val="List Paragraph"/>
    <w:basedOn w:val="Normalny"/>
    <w:uiPriority w:val="34"/>
    <w:qFormat/>
    <w:rsid w:val="001B186B"/>
    <w:pPr>
      <w:suppressAutoHyphens w:val="0"/>
      <w:autoSpaceDN w:val="0"/>
      <w:spacing w:after="160" w:line="254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rsid w:val="00975450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906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rogos\Desktop\Wz&#243;r%20og&#243;l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1829BE-1367-475C-8C47-E54ED2201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Wzór ogólny</Template>
  <TotalTime>25</TotalTime>
  <Pages>2</Pages>
  <Words>446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xxx</dc:creator>
  <cp:keywords/>
  <cp:lastModifiedBy>Przemysław Bogdanowicz</cp:lastModifiedBy>
  <cp:revision>8</cp:revision>
  <cp:lastPrinted>2026-04-09T07:07:00Z</cp:lastPrinted>
  <dcterms:created xsi:type="dcterms:W3CDTF">2026-02-04T12:47:00Z</dcterms:created>
  <dcterms:modified xsi:type="dcterms:W3CDTF">2026-04-23T06:54:00Z</dcterms:modified>
</cp:coreProperties>
</file>